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F7D30" w14:textId="77777777" w:rsidR="00DE2D7E" w:rsidRDefault="00DE2D7E" w:rsidP="00DE2D7E">
      <w:pPr>
        <w:jc w:val="center"/>
        <w:rPr>
          <w:rFonts w:ascii="Poppins" w:hAnsi="Poppins" w:cs="Poppins"/>
          <w:b/>
          <w:sz w:val="18"/>
          <w:szCs w:val="18"/>
        </w:rPr>
      </w:pPr>
      <w:r>
        <w:rPr>
          <w:rFonts w:ascii="Poppins" w:hAnsi="Poppins" w:cs="Poppins"/>
          <w:b/>
          <w:sz w:val="18"/>
          <w:szCs w:val="18"/>
        </w:rPr>
        <w:t>Wykaz piaskownic w rejonie administrowanym przez Administracje Domów Mieszkalnych nr 3 przy ul. Armii Polskiej 29 w Gorzowie Wlkp.</w:t>
      </w:r>
    </w:p>
    <w:p w14:paraId="1D22745B" w14:textId="77777777" w:rsidR="00DE2D7E" w:rsidRDefault="00DE2D7E" w:rsidP="00DE2D7E">
      <w:pPr>
        <w:rPr>
          <w:rFonts w:ascii="Poppins" w:hAnsi="Poppins" w:cs="Poppins"/>
          <w:b/>
          <w:sz w:val="18"/>
          <w:szCs w:val="18"/>
        </w:rPr>
      </w:pPr>
    </w:p>
    <w:p w14:paraId="4DD67956" w14:textId="77777777" w:rsidR="00DE2D7E" w:rsidRDefault="00DE2D7E" w:rsidP="00DE2D7E">
      <w:pPr>
        <w:rPr>
          <w:rFonts w:ascii="Poppins" w:hAnsi="Poppins" w:cs="Poppins"/>
          <w:b/>
          <w:sz w:val="18"/>
          <w:szCs w:val="18"/>
        </w:rPr>
      </w:pPr>
    </w:p>
    <w:tbl>
      <w:tblPr>
        <w:tblW w:w="0" w:type="auto"/>
        <w:tblInd w:w="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6"/>
        <w:gridCol w:w="4325"/>
        <w:gridCol w:w="2340"/>
      </w:tblGrid>
      <w:tr w:rsidR="00DE2D7E" w14:paraId="7B4E01A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9AD83" w14:textId="77777777" w:rsidR="00DE2D7E" w:rsidRDefault="00DE2D7E">
            <w:pPr>
              <w:rPr>
                <w:rFonts w:ascii="Poppins" w:hAnsi="Poppins" w:cs="Poppins"/>
                <w:b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sz w:val="18"/>
                <w:szCs w:val="18"/>
              </w:rPr>
              <w:t>L.p.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24932" w14:textId="77777777" w:rsidR="00DE2D7E" w:rsidRDefault="00DE2D7E">
            <w:pPr>
              <w:rPr>
                <w:rFonts w:ascii="Poppins" w:hAnsi="Poppins" w:cs="Poppins"/>
                <w:b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sz w:val="18"/>
                <w:szCs w:val="18"/>
              </w:rPr>
              <w:t>Adres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EA509" w14:textId="77777777" w:rsidR="00DE2D7E" w:rsidRDefault="00DE2D7E">
            <w:pPr>
              <w:rPr>
                <w:rFonts w:ascii="Poppins" w:hAnsi="Poppins" w:cs="Poppins"/>
                <w:b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sz w:val="18"/>
                <w:szCs w:val="18"/>
              </w:rPr>
              <w:t>Ilość piasku w tonach</w:t>
            </w:r>
          </w:p>
        </w:tc>
      </w:tr>
      <w:tr w:rsidR="00DE2D7E" w14:paraId="758C3BC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1DED5" w14:textId="77777777" w:rsidR="00DE2D7E" w:rsidRDefault="00DE2D7E">
            <w:pPr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1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E8957" w14:textId="77777777" w:rsidR="00DE2D7E" w:rsidRDefault="00DE2D7E">
            <w:pPr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Sikorskiego 39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7A11B" w14:textId="77777777" w:rsidR="00DE2D7E" w:rsidRDefault="00DE2D7E">
            <w:pPr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2,0</w:t>
            </w:r>
          </w:p>
        </w:tc>
      </w:tr>
      <w:tr w:rsidR="00DE2D7E" w14:paraId="4B05BDE7" w14:textId="77777777" w:rsidTr="00112DC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DC72" w14:textId="0DB25BDD" w:rsidR="00DE2D7E" w:rsidRDefault="00112DC3">
            <w:pPr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2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CD1AA" w14:textId="77777777" w:rsidR="00DE2D7E" w:rsidRDefault="00DE2D7E">
            <w:pPr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Garbary 18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42ED6" w14:textId="77777777" w:rsidR="00DE2D7E" w:rsidRDefault="00DE2D7E">
            <w:pPr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3,0</w:t>
            </w:r>
          </w:p>
        </w:tc>
      </w:tr>
      <w:tr w:rsidR="00DE2D7E" w14:paraId="628E2DD2" w14:textId="77777777" w:rsidTr="00112DC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31EB" w14:textId="0E7AEC61" w:rsidR="00DE2D7E" w:rsidRDefault="00112DC3">
            <w:pPr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3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EC689" w14:textId="77777777" w:rsidR="00DE2D7E" w:rsidRDefault="00DE2D7E">
            <w:pPr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Sikorskiego 116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33828" w14:textId="77777777" w:rsidR="00DE2D7E" w:rsidRDefault="00DE2D7E">
            <w:pPr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4,0</w:t>
            </w:r>
          </w:p>
        </w:tc>
      </w:tr>
      <w:tr w:rsidR="00DE2D7E" w14:paraId="0DE36AD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C296" w14:textId="77777777" w:rsidR="00DE2D7E" w:rsidRDefault="00DE2D7E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59A2D" w14:textId="77777777" w:rsidR="00DE2D7E" w:rsidRDefault="00DE2D7E">
            <w:pPr>
              <w:rPr>
                <w:rFonts w:ascii="Poppins" w:hAnsi="Poppins" w:cs="Poppins"/>
                <w:b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sz w:val="18"/>
                <w:szCs w:val="18"/>
              </w:rPr>
              <w:t>Razem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8BE90" w14:textId="1FB92B06" w:rsidR="00DE2D7E" w:rsidRDefault="00982C90">
            <w:pPr>
              <w:rPr>
                <w:rFonts w:ascii="Poppins" w:hAnsi="Poppins" w:cs="Poppins"/>
                <w:b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sz w:val="18"/>
                <w:szCs w:val="18"/>
              </w:rPr>
              <w:t>9</w:t>
            </w:r>
            <w:r w:rsidR="00DE2D7E">
              <w:rPr>
                <w:rFonts w:ascii="Poppins" w:hAnsi="Poppins" w:cs="Poppins"/>
                <w:b/>
                <w:sz w:val="18"/>
                <w:szCs w:val="18"/>
              </w:rPr>
              <w:t xml:space="preserve"> ton</w:t>
            </w:r>
          </w:p>
        </w:tc>
      </w:tr>
    </w:tbl>
    <w:p w14:paraId="68875DE0" w14:textId="77777777" w:rsidR="00DE2D7E" w:rsidRDefault="00DE2D7E" w:rsidP="00DE2D7E">
      <w:pPr>
        <w:rPr>
          <w:rFonts w:ascii="Poppins" w:hAnsi="Poppins" w:cs="Poppins"/>
          <w:b/>
          <w:sz w:val="18"/>
          <w:szCs w:val="18"/>
        </w:rPr>
      </w:pPr>
    </w:p>
    <w:p w14:paraId="2C29400E" w14:textId="77777777" w:rsidR="00DE2D7E" w:rsidRDefault="00DE2D7E" w:rsidP="00DE2D7E">
      <w:pPr>
        <w:rPr>
          <w:rFonts w:ascii="Poppins" w:hAnsi="Poppins" w:cs="Poppins"/>
          <w:sz w:val="18"/>
          <w:szCs w:val="18"/>
        </w:rPr>
      </w:pPr>
    </w:p>
    <w:p w14:paraId="458B1F38" w14:textId="77777777" w:rsidR="00DE2D7E" w:rsidRDefault="00DE2D7E" w:rsidP="00DE2D7E">
      <w:pPr>
        <w:rPr>
          <w:rFonts w:ascii="Poppins" w:hAnsi="Poppins" w:cs="Poppins"/>
          <w:sz w:val="18"/>
          <w:szCs w:val="18"/>
        </w:rPr>
      </w:pPr>
    </w:p>
    <w:p w14:paraId="4AC110C8" w14:textId="77777777" w:rsidR="00D606A9" w:rsidRPr="006710B3" w:rsidRDefault="00D606A9" w:rsidP="006710B3"/>
    <w:sectPr w:rsidR="00D606A9" w:rsidRPr="006710B3" w:rsidSect="00A02DA7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960D" w14:textId="77777777" w:rsidR="005F2ED5" w:rsidRDefault="005F2ED5">
      <w:pPr>
        <w:spacing w:after="0" w:line="240" w:lineRule="auto"/>
      </w:pPr>
      <w:r>
        <w:separator/>
      </w:r>
    </w:p>
  </w:endnote>
  <w:endnote w:type="continuationSeparator" w:id="0">
    <w:p w14:paraId="4FC0A851" w14:textId="77777777" w:rsidR="005F2ED5" w:rsidRDefault="005F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C75195B" w14:paraId="5A93A329" w14:textId="77777777" w:rsidTr="2C75195B">
      <w:trPr>
        <w:trHeight w:val="300"/>
      </w:trPr>
      <w:tc>
        <w:tcPr>
          <w:tcW w:w="3005" w:type="dxa"/>
        </w:tcPr>
        <w:p w14:paraId="49942BD2" w14:textId="77777777" w:rsidR="2C75195B" w:rsidRDefault="2C75195B" w:rsidP="2C75195B">
          <w:pPr>
            <w:pStyle w:val="Nagwek"/>
            <w:ind w:left="-115"/>
          </w:pPr>
        </w:p>
      </w:tc>
      <w:tc>
        <w:tcPr>
          <w:tcW w:w="3005" w:type="dxa"/>
        </w:tcPr>
        <w:p w14:paraId="5461F7B9" w14:textId="77777777" w:rsidR="2C75195B" w:rsidRDefault="2C75195B" w:rsidP="2C75195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A437F36" wp14:editId="1A741150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D694547" w14:textId="77777777" w:rsidR="2C75195B" w:rsidRDefault="2C75195B" w:rsidP="2C75195B">
          <w:pPr>
            <w:pStyle w:val="Nagwek"/>
            <w:ind w:right="-115"/>
            <w:jc w:val="right"/>
          </w:pPr>
        </w:p>
      </w:tc>
    </w:tr>
  </w:tbl>
  <w:p w14:paraId="6CE74B16" w14:textId="77777777" w:rsidR="2C75195B" w:rsidRDefault="2C75195B" w:rsidP="2C7519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246E74" w14:paraId="6573293F" w14:textId="77777777" w:rsidTr="00C1617E">
      <w:trPr>
        <w:trHeight w:val="300"/>
      </w:trPr>
      <w:tc>
        <w:tcPr>
          <w:tcW w:w="3005" w:type="dxa"/>
        </w:tcPr>
        <w:p w14:paraId="5BF2BFCF" w14:textId="77777777" w:rsidR="00246E74" w:rsidRDefault="00246E74" w:rsidP="00246E74">
          <w:pPr>
            <w:pStyle w:val="Nagwek"/>
            <w:ind w:left="-115"/>
          </w:pPr>
        </w:p>
      </w:tc>
      <w:tc>
        <w:tcPr>
          <w:tcW w:w="3005" w:type="dxa"/>
        </w:tcPr>
        <w:p w14:paraId="0AB55380" w14:textId="77777777" w:rsidR="00246E74" w:rsidRDefault="00246E74" w:rsidP="00246E74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856E171" wp14:editId="18139F98">
                <wp:extent cx="952500" cy="190500"/>
                <wp:effectExtent l="0" t="0" r="0" b="0"/>
                <wp:docPr id="331626640" name="Obraz 3316266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9510D2B" w14:textId="77777777" w:rsidR="00246E74" w:rsidRDefault="00246E74" w:rsidP="00246E74">
          <w:pPr>
            <w:pStyle w:val="Nagwek"/>
            <w:ind w:right="-115"/>
            <w:jc w:val="right"/>
          </w:pPr>
        </w:p>
      </w:tc>
    </w:tr>
  </w:tbl>
  <w:p w14:paraId="0E02550B" w14:textId="77777777" w:rsidR="00246E74" w:rsidRDefault="0024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6053D" w14:textId="77777777" w:rsidR="005F2ED5" w:rsidRDefault="005F2ED5">
      <w:pPr>
        <w:spacing w:after="0" w:line="240" w:lineRule="auto"/>
      </w:pPr>
      <w:r>
        <w:separator/>
      </w:r>
    </w:p>
  </w:footnote>
  <w:footnote w:type="continuationSeparator" w:id="0">
    <w:p w14:paraId="0019A66A" w14:textId="77777777" w:rsidR="005F2ED5" w:rsidRDefault="005F2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6C66" w14:textId="77777777" w:rsidR="00246E74" w:rsidRDefault="00246E74">
    <w:pPr>
      <w:pStyle w:val="Nagwek"/>
    </w:pPr>
    <w:r>
      <w:rPr>
        <w:noProof/>
      </w:rPr>
      <w:drawing>
        <wp:inline distT="0" distB="0" distL="0" distR="0" wp14:anchorId="71C8E39B" wp14:editId="42D09E54">
          <wp:extent cx="5724524" cy="1219200"/>
          <wp:effectExtent l="0" t="0" r="0" b="0"/>
          <wp:docPr id="1018778720" name="Obraz 10187787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9851EE" w14:textId="77777777" w:rsidR="00A02DA7" w:rsidRDefault="00A02D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2876"/>
    <w:multiLevelType w:val="hybridMultilevel"/>
    <w:tmpl w:val="242886EE"/>
    <w:lvl w:ilvl="0" w:tplc="86D07A4C">
      <w:start w:val="1"/>
      <w:numFmt w:val="lowerLetter"/>
      <w:lvlText w:val="%1)"/>
      <w:lvlJc w:val="left"/>
      <w:pPr>
        <w:ind w:left="0" w:firstLine="0"/>
      </w:pPr>
      <w:rPr>
        <w:i w:val="0"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11CD2"/>
    <w:multiLevelType w:val="hybridMultilevel"/>
    <w:tmpl w:val="98268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A442E"/>
    <w:multiLevelType w:val="hybridMultilevel"/>
    <w:tmpl w:val="AE768DC6"/>
    <w:lvl w:ilvl="0" w:tplc="9FF86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C607086"/>
    <w:multiLevelType w:val="singleLevel"/>
    <w:tmpl w:val="4B3EF226"/>
    <w:lvl w:ilvl="0">
      <w:start w:val="1"/>
      <w:numFmt w:val="lowerLetter"/>
      <w:lvlText w:val="%1)"/>
      <w:legacy w:legacy="1" w:legacySpace="0" w:legacyIndent="34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755261E"/>
    <w:multiLevelType w:val="hybridMultilevel"/>
    <w:tmpl w:val="DFA2052E"/>
    <w:lvl w:ilvl="0" w:tplc="FEFEE07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57262"/>
    <w:multiLevelType w:val="hybridMultilevel"/>
    <w:tmpl w:val="E22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EB952A3"/>
    <w:multiLevelType w:val="hybridMultilevel"/>
    <w:tmpl w:val="E8F21AE2"/>
    <w:lvl w:ilvl="0" w:tplc="9FF86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7060077">
    <w:abstractNumId w:val="3"/>
    <w:lvlOverride w:ilvl="0">
      <w:startOverride w:val="1"/>
    </w:lvlOverride>
  </w:num>
  <w:num w:numId="2" w16cid:durableId="1954630636">
    <w:abstractNumId w:val="5"/>
  </w:num>
  <w:num w:numId="3" w16cid:durableId="901477005">
    <w:abstractNumId w:val="4"/>
  </w:num>
  <w:num w:numId="4" w16cid:durableId="1356351316">
    <w:abstractNumId w:val="1"/>
  </w:num>
  <w:num w:numId="5" w16cid:durableId="1274362280">
    <w:abstractNumId w:val="2"/>
  </w:num>
  <w:num w:numId="6" w16cid:durableId="1321079708">
    <w:abstractNumId w:val="6"/>
  </w:num>
  <w:num w:numId="7" w16cid:durableId="13039275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9A"/>
    <w:rsid w:val="000154D6"/>
    <w:rsid w:val="00030255"/>
    <w:rsid w:val="00071F29"/>
    <w:rsid w:val="000F7024"/>
    <w:rsid w:val="00112DC3"/>
    <w:rsid w:val="0012293C"/>
    <w:rsid w:val="00147843"/>
    <w:rsid w:val="00246E74"/>
    <w:rsid w:val="00274B98"/>
    <w:rsid w:val="002E4FD3"/>
    <w:rsid w:val="00436E4C"/>
    <w:rsid w:val="004A634D"/>
    <w:rsid w:val="00502DF3"/>
    <w:rsid w:val="005F2ED5"/>
    <w:rsid w:val="0060141E"/>
    <w:rsid w:val="00656928"/>
    <w:rsid w:val="006710B3"/>
    <w:rsid w:val="0083468E"/>
    <w:rsid w:val="008573C4"/>
    <w:rsid w:val="00884AAD"/>
    <w:rsid w:val="008A6344"/>
    <w:rsid w:val="00952D82"/>
    <w:rsid w:val="00982C90"/>
    <w:rsid w:val="009A0697"/>
    <w:rsid w:val="009E281D"/>
    <w:rsid w:val="00A02DA7"/>
    <w:rsid w:val="00A60AAB"/>
    <w:rsid w:val="00AF69EC"/>
    <w:rsid w:val="00B20F5E"/>
    <w:rsid w:val="00BC5D57"/>
    <w:rsid w:val="00C7369A"/>
    <w:rsid w:val="00C92776"/>
    <w:rsid w:val="00CD2D37"/>
    <w:rsid w:val="00D041DF"/>
    <w:rsid w:val="00D606A9"/>
    <w:rsid w:val="00DE2D7E"/>
    <w:rsid w:val="00E02794"/>
    <w:rsid w:val="00E62D9F"/>
    <w:rsid w:val="00F7464F"/>
    <w:rsid w:val="00F914C5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3900B5E"/>
    <w:rsid w:val="3CD98D0C"/>
    <w:rsid w:val="448FAB29"/>
    <w:rsid w:val="4C7FA09A"/>
    <w:rsid w:val="591B28E2"/>
    <w:rsid w:val="5A0166B4"/>
    <w:rsid w:val="622E09FF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5E163"/>
  <w15:chartTrackingRefBased/>
  <w15:docId w15:val="{459C075D-DCD8-4580-B087-B8B75F0D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A6344"/>
    <w:pPr>
      <w:spacing w:line="278" w:lineRule="auto"/>
      <w:ind w:left="720"/>
      <w:contextualSpacing/>
    </w:pPr>
    <w:rPr>
      <w:kern w:val="2"/>
      <w14:ligatures w14:val="standardContextual"/>
    </w:rPr>
  </w:style>
  <w:style w:type="character" w:styleId="Hipercze">
    <w:name w:val="Hyperlink"/>
    <w:basedOn w:val="Domylnaczcionkaakapitu"/>
    <w:uiPriority w:val="99"/>
    <w:semiHidden/>
    <w:unhideWhenUsed/>
    <w:rsid w:val="00DE2D7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roniarczyk\Documents\Niestandardowe%20szablony%20pakietu%20Office\papier%20adm3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adm3 (nagłówek tylko na 1 str).dotx</Template>
  <TotalTime>1</TotalTime>
  <Pages>1</Pages>
  <Words>35</Words>
  <Characters>213</Characters>
  <Application>Microsoft Office Word</Application>
  <DocSecurity>4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Broniarczyk</dc:creator>
  <cp:keywords/>
  <dc:description/>
  <cp:lastModifiedBy>Alina Bloch-Zapytowska</cp:lastModifiedBy>
  <cp:revision>2</cp:revision>
  <cp:lastPrinted>2026-02-11T12:49:00Z</cp:lastPrinted>
  <dcterms:created xsi:type="dcterms:W3CDTF">2026-02-11T13:06:00Z</dcterms:created>
  <dcterms:modified xsi:type="dcterms:W3CDTF">2026-02-11T13:06:00Z</dcterms:modified>
</cp:coreProperties>
</file>